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MARYMAN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Pole of Trull(q.v.), Robert</w:t>
      </w: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Ryston of Bridgewater(q.v.) and Richard Mere of Milverton(q.v.).</w:t>
      </w: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847" w:rsidRDefault="00931847" w:rsidP="009318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847" w:rsidRDefault="00931847" w:rsidP="00564E3C">
      <w:pPr>
        <w:spacing w:after="0" w:line="240" w:lineRule="auto"/>
      </w:pPr>
      <w:r>
        <w:separator/>
      </w:r>
    </w:p>
  </w:endnote>
  <w:endnote w:type="continuationSeparator" w:id="0">
    <w:p w:rsidR="00931847" w:rsidRDefault="009318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31847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847" w:rsidRDefault="00931847" w:rsidP="00564E3C">
      <w:pPr>
        <w:spacing w:after="0" w:line="240" w:lineRule="auto"/>
      </w:pPr>
      <w:r>
        <w:separator/>
      </w:r>
    </w:p>
  </w:footnote>
  <w:footnote w:type="continuationSeparator" w:id="0">
    <w:p w:rsidR="00931847" w:rsidRDefault="009318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847"/>
    <w:rsid w:val="00372DC6"/>
    <w:rsid w:val="00564E3C"/>
    <w:rsid w:val="0064591D"/>
    <w:rsid w:val="0093184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EB2E45-3FC9-4515-A168-463E4EB5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318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2015-12-16T20:27:00Z</dcterms:created>
  <dcterms:modified xsi:type="dcterms:W3CDTF">2015-12-16T20:27:00Z</dcterms:modified>
</cp:coreProperties>
</file>